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B1D3B" w14:textId="09778332" w:rsidR="005F541E" w:rsidRDefault="005F541E" w:rsidP="005F541E">
      <w:pPr>
        <w:ind w:left="5664" w:firstLine="708"/>
      </w:pPr>
      <w:r>
        <w:t xml:space="preserve">Katowice </w:t>
      </w:r>
      <w:r w:rsidR="008E47C2">
        <w:t>..................................</w:t>
      </w:r>
    </w:p>
    <w:p w14:paraId="48F0D00F" w14:textId="596AA072" w:rsidR="008E47C2" w:rsidRDefault="008E47C2" w:rsidP="005F541E">
      <w:pPr>
        <w:ind w:left="5664" w:firstLine="708"/>
      </w:pPr>
    </w:p>
    <w:p w14:paraId="6A9A1CD0" w14:textId="35504AE1" w:rsidR="008E47C2" w:rsidRDefault="008E47C2" w:rsidP="005F541E">
      <w:pPr>
        <w:ind w:left="5664" w:firstLine="708"/>
      </w:pPr>
    </w:p>
    <w:p w14:paraId="6455621E" w14:textId="77777777" w:rsidR="008E47C2" w:rsidRDefault="008E47C2" w:rsidP="005F541E">
      <w:pPr>
        <w:ind w:left="5664" w:firstLine="708"/>
      </w:pPr>
    </w:p>
    <w:p w14:paraId="7C6EC3CD" w14:textId="24549C7C" w:rsidR="008E47C2" w:rsidRDefault="008E47C2" w:rsidP="008E47C2">
      <w:pPr>
        <w:jc w:val="center"/>
      </w:pPr>
      <w:r>
        <w:t xml:space="preserve">PROTOKÓŁ ODBIORU </w:t>
      </w:r>
      <w:bookmarkStart w:id="0" w:name="_GoBack"/>
      <w:bookmarkEnd w:id="0"/>
    </w:p>
    <w:p w14:paraId="405A8B08" w14:textId="5D040E4C" w:rsidR="008E47C2" w:rsidRDefault="008E47C2" w:rsidP="008E47C2">
      <w:pPr>
        <w:jc w:val="center"/>
      </w:pPr>
      <w:r>
        <w:t>ODBIÓR MATERIAŁÓW PRZEZ WYKONAWCĘ</w:t>
      </w:r>
    </w:p>
    <w:p w14:paraId="2B8EFDC2" w14:textId="27A9B95F" w:rsidR="008E47C2" w:rsidRDefault="008E47C2" w:rsidP="008E47C2">
      <w:pPr>
        <w:jc w:val="center"/>
      </w:pPr>
    </w:p>
    <w:p w14:paraId="35392656" w14:textId="77777777" w:rsidR="008E47C2" w:rsidRDefault="008E47C2" w:rsidP="008E47C2">
      <w:pPr>
        <w:jc w:val="center"/>
      </w:pPr>
    </w:p>
    <w:p w14:paraId="170A4F5C" w14:textId="11E1780D" w:rsidR="008E47C2" w:rsidRPr="008E47C2" w:rsidRDefault="008E47C2" w:rsidP="008E47C2">
      <w:pPr>
        <w:spacing w:line="360" w:lineRule="auto"/>
        <w:rPr>
          <w:sz w:val="22"/>
          <w:szCs w:val="22"/>
        </w:rPr>
      </w:pPr>
      <w:r w:rsidRPr="008E47C2">
        <w:rPr>
          <w:sz w:val="22"/>
          <w:szCs w:val="22"/>
        </w:rPr>
        <w:t>Nazwa projektu :</w:t>
      </w:r>
    </w:p>
    <w:p w14:paraId="01932F4D" w14:textId="77777777" w:rsidR="008E47C2" w:rsidRPr="008E47C2" w:rsidRDefault="008E47C2" w:rsidP="008E47C2">
      <w:pPr>
        <w:spacing w:line="360" w:lineRule="auto"/>
        <w:rPr>
          <w:sz w:val="22"/>
          <w:szCs w:val="22"/>
        </w:rPr>
      </w:pPr>
      <w:r w:rsidRPr="008E47C2">
        <w:rPr>
          <w:sz w:val="22"/>
          <w:szCs w:val="22"/>
        </w:rPr>
        <w:t>,,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.”</w:t>
      </w:r>
    </w:p>
    <w:p w14:paraId="068A5D44" w14:textId="7FA55DDC" w:rsidR="008E47C2" w:rsidRPr="008E47C2" w:rsidRDefault="008E47C2" w:rsidP="008E47C2">
      <w:pPr>
        <w:spacing w:line="360" w:lineRule="auto"/>
        <w:rPr>
          <w:sz w:val="22"/>
          <w:szCs w:val="22"/>
        </w:rPr>
      </w:pPr>
      <w:r w:rsidRPr="008E47C2">
        <w:rPr>
          <w:sz w:val="22"/>
          <w:szCs w:val="22"/>
        </w:rPr>
        <w:t>W dniu ................. stwierdzono zgodność*/niezgodność dostarczonych elementów z dokumentacją techniczną i zamówieniem.</w:t>
      </w:r>
    </w:p>
    <w:p w14:paraId="2A8E6212" w14:textId="59FE01CB" w:rsidR="008E47C2" w:rsidRPr="008E47C2" w:rsidRDefault="008E47C2" w:rsidP="008E47C2">
      <w:pPr>
        <w:spacing w:line="360" w:lineRule="auto"/>
        <w:rPr>
          <w:sz w:val="22"/>
          <w:szCs w:val="22"/>
        </w:rPr>
      </w:pPr>
      <w:r w:rsidRPr="008E47C2">
        <w:rPr>
          <w:sz w:val="22"/>
          <w:szCs w:val="22"/>
        </w:rPr>
        <w:t>Wykonawca nie wnosi uwag do jakości, ani stanu technicznego przekazanego materiału.</w:t>
      </w:r>
    </w:p>
    <w:p w14:paraId="0528A757" w14:textId="4F0B7512" w:rsidR="008E47C2" w:rsidRDefault="008E47C2" w:rsidP="008E47C2">
      <w:pPr>
        <w:spacing w:line="360" w:lineRule="auto"/>
        <w:rPr>
          <w:sz w:val="22"/>
          <w:szCs w:val="22"/>
        </w:rPr>
      </w:pPr>
      <w:r w:rsidRPr="008E47C2">
        <w:rPr>
          <w:sz w:val="22"/>
          <w:szCs w:val="22"/>
        </w:rPr>
        <w:t>Zestawienie przekazanych materiał</w:t>
      </w:r>
      <w:r w:rsidR="00BD6644">
        <w:rPr>
          <w:sz w:val="22"/>
          <w:szCs w:val="22"/>
        </w:rPr>
        <w:t>ó</w:t>
      </w:r>
      <w:r w:rsidRPr="008E47C2">
        <w:rPr>
          <w:sz w:val="22"/>
          <w:szCs w:val="22"/>
        </w:rPr>
        <w:t>w preizolowanych stanowi zał</w:t>
      </w:r>
      <w:r w:rsidR="00BD6644">
        <w:rPr>
          <w:sz w:val="22"/>
          <w:szCs w:val="22"/>
        </w:rPr>
        <w:t>ą</w:t>
      </w:r>
      <w:r w:rsidRPr="008E47C2">
        <w:rPr>
          <w:sz w:val="22"/>
          <w:szCs w:val="22"/>
        </w:rPr>
        <w:t>cznik do niniejszego protokołu.</w:t>
      </w:r>
    </w:p>
    <w:p w14:paraId="05971600" w14:textId="77777777" w:rsidR="00BD6644" w:rsidRPr="008E47C2" w:rsidRDefault="00BD6644" w:rsidP="008E47C2">
      <w:pPr>
        <w:spacing w:line="360" w:lineRule="auto"/>
        <w:rPr>
          <w:sz w:val="22"/>
          <w:szCs w:val="22"/>
        </w:rPr>
      </w:pPr>
    </w:p>
    <w:p w14:paraId="03A864F9" w14:textId="77777777" w:rsidR="008E47C2" w:rsidRPr="008E47C2" w:rsidRDefault="008E47C2" w:rsidP="008E47C2">
      <w:pPr>
        <w:spacing w:line="360" w:lineRule="auto"/>
        <w:rPr>
          <w:sz w:val="22"/>
          <w:szCs w:val="22"/>
        </w:rPr>
      </w:pPr>
      <w:r w:rsidRPr="008E47C2">
        <w:rPr>
          <w:sz w:val="22"/>
          <w:szCs w:val="22"/>
        </w:rPr>
        <w:t>Uwagi : …………………………………………………………………….</w:t>
      </w:r>
    </w:p>
    <w:p w14:paraId="6E3646AC" w14:textId="77777777" w:rsidR="008E47C2" w:rsidRPr="008E47C2" w:rsidRDefault="008E47C2" w:rsidP="008E47C2">
      <w:pPr>
        <w:spacing w:line="360" w:lineRule="auto"/>
        <w:rPr>
          <w:sz w:val="22"/>
          <w:szCs w:val="22"/>
        </w:rPr>
      </w:pPr>
      <w:r w:rsidRPr="008E47C2">
        <w:rPr>
          <w:sz w:val="22"/>
          <w:szCs w:val="22"/>
        </w:rPr>
        <w:t>…………………………………………………………………….</w:t>
      </w:r>
    </w:p>
    <w:p w14:paraId="4F2609B0" w14:textId="060EC27A" w:rsidR="008E47C2" w:rsidRDefault="008E47C2" w:rsidP="008E47C2">
      <w:pPr>
        <w:spacing w:line="360" w:lineRule="auto"/>
        <w:rPr>
          <w:sz w:val="22"/>
          <w:szCs w:val="22"/>
        </w:rPr>
      </w:pPr>
      <w:r w:rsidRPr="008E47C2">
        <w:rPr>
          <w:sz w:val="22"/>
          <w:szCs w:val="22"/>
        </w:rPr>
        <w:t>Wykonawca oświadcza, ż</w:t>
      </w:r>
      <w:r>
        <w:rPr>
          <w:sz w:val="22"/>
          <w:szCs w:val="22"/>
        </w:rPr>
        <w:t xml:space="preserve">e </w:t>
      </w:r>
      <w:r w:rsidRPr="008E47C2">
        <w:rPr>
          <w:sz w:val="22"/>
          <w:szCs w:val="22"/>
        </w:rPr>
        <w:t>odebrał materiał zgodnie z umową</w:t>
      </w:r>
      <w:r>
        <w:rPr>
          <w:sz w:val="22"/>
          <w:szCs w:val="22"/>
        </w:rPr>
        <w:t xml:space="preserve"> </w:t>
      </w:r>
      <w:r w:rsidRPr="008E47C2">
        <w:rPr>
          <w:sz w:val="22"/>
          <w:szCs w:val="22"/>
        </w:rPr>
        <w:t xml:space="preserve">i projektem technicznym </w:t>
      </w:r>
    </w:p>
    <w:p w14:paraId="33423548" w14:textId="392DC6D2" w:rsidR="008E47C2" w:rsidRPr="008E47C2" w:rsidRDefault="008E47C2" w:rsidP="008E47C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Wykonawca oświadcza, że  nie wnosi zastrzeżeń do ilości, ani stanu technicznego przekazanego materiału.</w:t>
      </w:r>
    </w:p>
    <w:p w14:paraId="42BA5E1D" w14:textId="3373F584" w:rsidR="008E47C2" w:rsidRPr="008E47C2" w:rsidRDefault="008E47C2" w:rsidP="008E47C2">
      <w:pPr>
        <w:spacing w:line="360" w:lineRule="auto"/>
        <w:rPr>
          <w:sz w:val="22"/>
          <w:szCs w:val="22"/>
        </w:rPr>
      </w:pPr>
      <w:r w:rsidRPr="008E47C2">
        <w:rPr>
          <w:sz w:val="22"/>
          <w:szCs w:val="22"/>
        </w:rPr>
        <w:t>Przekazany materiał podlega rozliczeniu po zakończeniu prac montażowych.</w:t>
      </w:r>
    </w:p>
    <w:p w14:paraId="029E86A0" w14:textId="77777777" w:rsidR="008E47C2" w:rsidRPr="008E47C2" w:rsidRDefault="008E47C2" w:rsidP="008E47C2">
      <w:pPr>
        <w:spacing w:line="360" w:lineRule="auto"/>
        <w:rPr>
          <w:sz w:val="22"/>
          <w:szCs w:val="22"/>
        </w:rPr>
      </w:pPr>
    </w:p>
    <w:p w14:paraId="530D248B" w14:textId="6C808D40" w:rsidR="005F541E" w:rsidRDefault="008E47C2" w:rsidP="008E47C2">
      <w:pPr>
        <w:spacing w:line="360" w:lineRule="auto"/>
        <w:rPr>
          <w:sz w:val="22"/>
          <w:szCs w:val="22"/>
        </w:rPr>
      </w:pPr>
      <w:r w:rsidRPr="008E47C2">
        <w:rPr>
          <w:sz w:val="22"/>
          <w:szCs w:val="22"/>
        </w:rPr>
        <w:t>Na tym protokół zakończono i po przeczytaniu po podpisano.</w:t>
      </w:r>
    </w:p>
    <w:p w14:paraId="1AB7D28E" w14:textId="19154045" w:rsidR="008E47C2" w:rsidRDefault="008E47C2" w:rsidP="008E47C2">
      <w:pPr>
        <w:spacing w:line="360" w:lineRule="auto"/>
        <w:rPr>
          <w:sz w:val="22"/>
          <w:szCs w:val="22"/>
        </w:rPr>
      </w:pPr>
    </w:p>
    <w:p w14:paraId="5F4F50C2" w14:textId="4A8619FE" w:rsidR="008E47C2" w:rsidRDefault="008E47C2" w:rsidP="008E47C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Przedstawiciel Zamawiającego </w:t>
      </w:r>
    </w:p>
    <w:p w14:paraId="15A010A6" w14:textId="6F342493" w:rsidR="008E47C2" w:rsidRDefault="008E47C2" w:rsidP="008E47C2">
      <w:pPr>
        <w:pStyle w:val="Akapitzlist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................................................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</w:t>
      </w:r>
    </w:p>
    <w:p w14:paraId="3E6C06DA" w14:textId="3A9C4FFC" w:rsidR="008E47C2" w:rsidRPr="008E47C2" w:rsidRDefault="008E47C2" w:rsidP="008E47C2">
      <w:pPr>
        <w:pStyle w:val="Akapitzlist"/>
        <w:spacing w:line="360" w:lineRule="auto"/>
        <w:rPr>
          <w:i/>
          <w:iCs/>
          <w:szCs w:val="18"/>
        </w:rPr>
      </w:pPr>
      <w:bookmarkStart w:id="1" w:name="_Hlk40440140"/>
      <w:r w:rsidRPr="008E47C2">
        <w:rPr>
          <w:i/>
          <w:iCs/>
          <w:szCs w:val="18"/>
        </w:rPr>
        <w:t>(Imię i Nazwisko)</w:t>
      </w:r>
      <w:r w:rsidRPr="008E47C2">
        <w:rPr>
          <w:i/>
          <w:iCs/>
          <w:szCs w:val="18"/>
        </w:rPr>
        <w:tab/>
      </w:r>
      <w:r w:rsidRPr="008E47C2">
        <w:rPr>
          <w:i/>
          <w:iCs/>
          <w:szCs w:val="18"/>
        </w:rPr>
        <w:tab/>
      </w:r>
      <w:r w:rsidRPr="008E47C2">
        <w:rPr>
          <w:i/>
          <w:iCs/>
          <w:szCs w:val="18"/>
        </w:rPr>
        <w:tab/>
      </w:r>
      <w:r w:rsidRPr="008E47C2">
        <w:rPr>
          <w:i/>
          <w:iCs/>
          <w:szCs w:val="18"/>
        </w:rPr>
        <w:tab/>
      </w:r>
      <w:r w:rsidRPr="008E47C2">
        <w:rPr>
          <w:i/>
          <w:iCs/>
          <w:szCs w:val="18"/>
        </w:rPr>
        <w:tab/>
      </w:r>
      <w:r>
        <w:rPr>
          <w:i/>
          <w:iCs/>
          <w:szCs w:val="18"/>
        </w:rPr>
        <w:tab/>
      </w:r>
      <w:r w:rsidRPr="008E47C2">
        <w:rPr>
          <w:i/>
          <w:iCs/>
          <w:szCs w:val="18"/>
        </w:rPr>
        <w:tab/>
        <w:t>(Podpis)</w:t>
      </w:r>
    </w:p>
    <w:bookmarkEnd w:id="1"/>
    <w:p w14:paraId="4B76CA1D" w14:textId="401BA278" w:rsidR="008E47C2" w:rsidRDefault="008E47C2" w:rsidP="008E47C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Przedstawiciel Wykonawcy</w:t>
      </w:r>
    </w:p>
    <w:p w14:paraId="7F34AB15" w14:textId="4D9ED542" w:rsidR="008E47C2" w:rsidRDefault="008E47C2" w:rsidP="008E47C2">
      <w:pPr>
        <w:pStyle w:val="Akapitzlist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.................................................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</w:t>
      </w:r>
    </w:p>
    <w:p w14:paraId="2968962C" w14:textId="77777777" w:rsidR="008E47C2" w:rsidRPr="008E47C2" w:rsidRDefault="008E47C2" w:rsidP="008E47C2">
      <w:pPr>
        <w:pStyle w:val="Akapitzlist"/>
        <w:spacing w:line="360" w:lineRule="auto"/>
        <w:rPr>
          <w:i/>
          <w:iCs/>
          <w:szCs w:val="18"/>
        </w:rPr>
      </w:pPr>
      <w:r w:rsidRPr="008E47C2">
        <w:rPr>
          <w:i/>
          <w:iCs/>
          <w:szCs w:val="18"/>
        </w:rPr>
        <w:t>(Imię i Nazwisko)</w:t>
      </w:r>
      <w:r w:rsidRPr="008E47C2">
        <w:rPr>
          <w:i/>
          <w:iCs/>
          <w:szCs w:val="18"/>
        </w:rPr>
        <w:tab/>
      </w:r>
      <w:r w:rsidRPr="008E47C2">
        <w:rPr>
          <w:i/>
          <w:iCs/>
          <w:szCs w:val="18"/>
        </w:rPr>
        <w:tab/>
      </w:r>
      <w:r w:rsidRPr="008E47C2">
        <w:rPr>
          <w:i/>
          <w:iCs/>
          <w:szCs w:val="18"/>
        </w:rPr>
        <w:tab/>
      </w:r>
      <w:r w:rsidRPr="008E47C2">
        <w:rPr>
          <w:i/>
          <w:iCs/>
          <w:szCs w:val="18"/>
        </w:rPr>
        <w:tab/>
      </w:r>
      <w:r w:rsidRPr="008E47C2">
        <w:rPr>
          <w:i/>
          <w:iCs/>
          <w:szCs w:val="18"/>
        </w:rPr>
        <w:tab/>
      </w:r>
      <w:r>
        <w:rPr>
          <w:i/>
          <w:iCs/>
          <w:szCs w:val="18"/>
        </w:rPr>
        <w:tab/>
      </w:r>
      <w:r w:rsidRPr="008E47C2">
        <w:rPr>
          <w:i/>
          <w:iCs/>
          <w:szCs w:val="18"/>
        </w:rPr>
        <w:tab/>
        <w:t>(Podpis)</w:t>
      </w:r>
    </w:p>
    <w:p w14:paraId="6168148C" w14:textId="77777777" w:rsidR="008E47C2" w:rsidRPr="008E47C2" w:rsidRDefault="008E47C2" w:rsidP="008E47C2">
      <w:pPr>
        <w:pStyle w:val="Akapitzlist"/>
        <w:spacing w:line="360" w:lineRule="auto"/>
        <w:rPr>
          <w:sz w:val="22"/>
          <w:szCs w:val="22"/>
        </w:rPr>
      </w:pPr>
    </w:p>
    <w:sectPr w:rsidR="008E47C2" w:rsidRPr="008E47C2" w:rsidSect="00A31443">
      <w:head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75A9F" w14:textId="77777777" w:rsidR="006C73EF" w:rsidRDefault="006C73EF" w:rsidP="00B11E33">
      <w:pPr>
        <w:spacing w:line="240" w:lineRule="auto"/>
      </w:pPr>
      <w:r>
        <w:separator/>
      </w:r>
    </w:p>
  </w:endnote>
  <w:endnote w:type="continuationSeparator" w:id="0">
    <w:p w14:paraId="1BF04326" w14:textId="77777777" w:rsidR="006C73EF" w:rsidRDefault="006C73EF" w:rsidP="00B11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CC3EE" w14:textId="77777777" w:rsidR="007E4CFC" w:rsidRPr="00B516A3" w:rsidRDefault="00CD2B18" w:rsidP="007E4CFC">
    <w:pPr>
      <w:spacing w:line="240" w:lineRule="auto"/>
      <w:ind w:left="-2552" w:firstLine="2552"/>
      <w:rPr>
        <w:rFonts w:cs="Arial"/>
        <w:b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C8ABDB9" wp14:editId="219D4A36">
              <wp:simplePos x="0" y="0"/>
              <wp:positionH relativeFrom="column">
                <wp:posOffset>3595370</wp:posOffset>
              </wp:positionH>
              <wp:positionV relativeFrom="paragraph">
                <wp:posOffset>99695</wp:posOffset>
              </wp:positionV>
              <wp:extent cx="2133600" cy="527050"/>
              <wp:effectExtent l="0" t="0" r="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527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3FE28" w14:textId="77777777" w:rsidR="00B844F0" w:rsidRPr="00B516A3" w:rsidRDefault="00B844F0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B516A3">
                            <w:rPr>
                              <w:rFonts w:cs="Arial"/>
                              <w:color w:val="808080"/>
                              <w:sz w:val="15"/>
                            </w:rPr>
                            <w:t>T: +48 32 603 57 00</w:t>
                          </w:r>
                        </w:p>
                        <w:p w14:paraId="611A293C" w14:textId="77777777" w:rsidR="00B844F0" w:rsidRPr="00CD2B18" w:rsidRDefault="00553A57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FF0000"/>
                              <w:sz w:val="15"/>
                            </w:rPr>
                          </w:pPr>
                          <w:r>
                            <w:rPr>
                              <w:rFonts w:cs="Arial"/>
                              <w:sz w:val="15"/>
                            </w:rPr>
                            <w:t>s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ekretariat</w:t>
                          </w:r>
                          <w:r w:rsidR="00044D03">
                            <w:rPr>
                              <w:rFonts w:cs="Arial"/>
                              <w:sz w:val="15"/>
                            </w:rPr>
                            <w:t>.dpe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@dalkia.com</w:t>
                          </w:r>
                        </w:p>
                        <w:p w14:paraId="43ACC16E" w14:textId="77777777" w:rsidR="00CD2B18" w:rsidRPr="00B516A3" w:rsidRDefault="00A31443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A31443">
                            <w:rPr>
                              <w:rFonts w:cs="Arial"/>
                              <w:color w:val="808080"/>
                              <w:sz w:val="15"/>
                            </w:rPr>
                            <w:t>dalkiapols</w:t>
                          </w:r>
                          <w:r>
                            <w:rPr>
                              <w:rFonts w:cs="Arial"/>
                              <w:color w:val="808080"/>
                              <w:sz w:val="15"/>
                            </w:rPr>
                            <w:t>kaenergia.com</w:t>
                          </w:r>
                          <w:r w:rsidR="00CD2B18">
                            <w:rPr>
                              <w:rFonts w:cs="Arial"/>
                              <w:color w:val="808080"/>
                              <w:sz w:val="15"/>
                            </w:rPr>
                            <w:t xml:space="preserve"> </w:t>
                          </w:r>
                        </w:p>
                        <w:p w14:paraId="5585829C" w14:textId="77777777" w:rsidR="00B844F0" w:rsidRPr="00B516A3" w:rsidRDefault="00B844F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6C8ABDB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83.1pt;margin-top:7.85pt;width:168pt;height:4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" filled="f" stroked="f">
              <v:textbox>
                <w:txbxContent>
                  <w:p w14:paraId="5263FE28" w14:textId="77777777" w:rsidR="00B844F0" w:rsidRPr="00B516A3" w:rsidRDefault="00B844F0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B516A3">
                      <w:rPr>
                        <w:rFonts w:cs="Arial"/>
                        <w:color w:val="808080"/>
                        <w:sz w:val="15"/>
                      </w:rPr>
                      <w:t>T: +48 32 603 57 00</w:t>
                    </w:r>
                  </w:p>
                  <w:p w14:paraId="611A293C" w14:textId="77777777" w:rsidR="00B844F0" w:rsidRPr="00CD2B18" w:rsidRDefault="00553A57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FF0000"/>
                        <w:sz w:val="15"/>
                      </w:rPr>
                    </w:pPr>
                    <w:r>
                      <w:rPr>
                        <w:rFonts w:cs="Arial"/>
                        <w:sz w:val="15"/>
                      </w:rPr>
                      <w:t>s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ekretariat</w:t>
                    </w:r>
                    <w:r w:rsidR="00044D03">
                      <w:rPr>
                        <w:rFonts w:cs="Arial"/>
                        <w:sz w:val="15"/>
                      </w:rPr>
                      <w:t>.dpe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@dalkia.com</w:t>
                    </w:r>
                  </w:p>
                  <w:p w14:paraId="43ACC16E" w14:textId="77777777" w:rsidR="00CD2B18" w:rsidRPr="00B516A3" w:rsidRDefault="00A31443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A31443">
                      <w:rPr>
                        <w:rFonts w:cs="Arial"/>
                        <w:color w:val="808080"/>
                        <w:sz w:val="15"/>
                      </w:rPr>
                      <w:t>dalkiapols</w:t>
                    </w:r>
                    <w:r>
                      <w:rPr>
                        <w:rFonts w:cs="Arial"/>
                        <w:color w:val="808080"/>
                        <w:sz w:val="15"/>
                      </w:rPr>
                      <w:t>kaenergia.com</w:t>
                    </w:r>
                    <w:r w:rsidR="00CD2B18">
                      <w:rPr>
                        <w:rFonts w:cs="Arial"/>
                        <w:color w:val="808080"/>
                        <w:sz w:val="15"/>
                      </w:rPr>
                      <w:t xml:space="preserve"> </w:t>
                    </w:r>
                  </w:p>
                  <w:p w14:paraId="5585829C" w14:textId="77777777" w:rsidR="00B844F0" w:rsidRPr="00B516A3" w:rsidRDefault="00B844F0"/>
                </w:txbxContent>
              </v:textbox>
              <w10:wrap type="square"/>
            </v:shape>
          </w:pict>
        </mc:Fallback>
      </mc:AlternateContent>
    </w:r>
    <w:r w:rsidR="00C771C0" w:rsidRPr="00B516A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34B197" wp14:editId="428DBBA2">
              <wp:simplePos x="0" y="0"/>
              <wp:positionH relativeFrom="column">
                <wp:posOffset>3574646</wp:posOffset>
              </wp:positionH>
              <wp:positionV relativeFrom="paragraph">
                <wp:posOffset>5803</wp:posOffset>
              </wp:positionV>
              <wp:extent cx="0" cy="576125"/>
              <wp:effectExtent l="0" t="0" r="38100" b="3365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761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4E0592D" id="Łącznik prost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45pt,.45pt" to="281.4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" strokecolor="black [3200]" strokeweight=".5pt">
              <v:stroke joinstyle="miter"/>
            </v:line>
          </w:pict>
        </mc:Fallback>
      </mc:AlternateConten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Dalkia Polska Energia S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A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</w:p>
  <w:p w14:paraId="013555C2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ul. Ścigały 14, 40-205 Katowice, Polska</w:t>
    </w:r>
  </w:p>
  <w:p w14:paraId="7627B436" w14:textId="77777777" w:rsidR="00B844F0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KRS: 0000166177, Sąd Rejonowy Katowice – Wschód w Katowicach, </w:t>
    </w:r>
  </w:p>
  <w:p w14:paraId="6C39796C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Wydział VIII Gospodarczy Krajowego Rejestru Sądowego              </w:t>
    </w:r>
  </w:p>
  <w:p w14:paraId="73F408B6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NIP: 954-18-63-415, Regon: 273247884, Kapitał zakładowy: 202 265 035,70 PLN</w:t>
    </w:r>
  </w:p>
  <w:p w14:paraId="73FF1E48" w14:textId="77777777" w:rsidR="007E4CFC" w:rsidRPr="00B516A3" w:rsidRDefault="007E4CFC">
    <w:pPr>
      <w:pStyle w:val="Stopka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A1E01" w14:textId="77777777" w:rsidR="006C73EF" w:rsidRDefault="006C73EF" w:rsidP="00B11E33">
      <w:pPr>
        <w:spacing w:line="240" w:lineRule="auto"/>
      </w:pPr>
      <w:r>
        <w:separator/>
      </w:r>
    </w:p>
  </w:footnote>
  <w:footnote w:type="continuationSeparator" w:id="0">
    <w:p w14:paraId="10952A91" w14:textId="77777777" w:rsidR="006C73EF" w:rsidRDefault="006C73EF" w:rsidP="00B11E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18BDE" w14:textId="77777777" w:rsidR="00000B78" w:rsidRDefault="00000B78">
    <w:pPr>
      <w:pStyle w:val="Nagwek"/>
    </w:pPr>
    <w:r>
      <w:rPr>
        <w:noProof/>
        <w:lang w:eastAsia="pl-PL"/>
      </w:rPr>
      <w:drawing>
        <wp:inline distT="0" distB="0" distL="0" distR="0" wp14:anchorId="286D7193" wp14:editId="09AACEC6">
          <wp:extent cx="792000" cy="302400"/>
          <wp:effectExtent l="0" t="0" r="8255" b="2540"/>
          <wp:docPr id="194" name="Obraz 194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30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A64B" w14:textId="77777777" w:rsidR="00504CF2" w:rsidRDefault="00B11E33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  <w:r>
      <w:rPr>
        <w:noProof/>
        <w:lang w:eastAsia="pl-PL"/>
      </w:rPr>
      <w:drawing>
        <wp:inline distT="0" distB="0" distL="0" distR="0" wp14:anchorId="78CB4882" wp14:editId="29A9A77A">
          <wp:extent cx="1170000" cy="446400"/>
          <wp:effectExtent l="0" t="0" r="0" b="0"/>
          <wp:docPr id="195" name="Obraz 195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44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075A6A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6F244818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5DEEB007" w14:textId="0913CF24" w:rsidR="00504CF2" w:rsidRPr="008D1E9D" w:rsidRDefault="008D1E9D" w:rsidP="00504CF2">
    <w:pPr>
      <w:pStyle w:val="Nagwek"/>
      <w:tabs>
        <w:tab w:val="left" w:pos="2231"/>
      </w:tabs>
      <w:rPr>
        <w:rFonts w:ascii="Arial" w:hAnsi="Arial" w:cs="Arial"/>
        <w:sz w:val="18"/>
        <w:szCs w:val="18"/>
      </w:rPr>
    </w:pPr>
    <w:r w:rsidRPr="008D1E9D">
      <w:rPr>
        <w:rFonts w:ascii="Arial" w:hAnsi="Arial" w:cs="Arial"/>
        <w:sz w:val="18"/>
        <w:szCs w:val="18"/>
      </w:rPr>
      <w:t xml:space="preserve">                                       </w:t>
    </w: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</w:t>
    </w:r>
    <w:r w:rsidRPr="008D1E9D">
      <w:rPr>
        <w:rFonts w:ascii="Arial" w:hAnsi="Arial" w:cs="Arial"/>
        <w:sz w:val="18"/>
        <w:szCs w:val="18"/>
      </w:rPr>
      <w:t xml:space="preserve">   Załącznik nr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26EC2"/>
    <w:multiLevelType w:val="hybridMultilevel"/>
    <w:tmpl w:val="89480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AB2539"/>
    <w:multiLevelType w:val="hybridMultilevel"/>
    <w:tmpl w:val="72824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AB"/>
    <w:rsid w:val="00000B78"/>
    <w:rsid w:val="00044D03"/>
    <w:rsid w:val="000E5B95"/>
    <w:rsid w:val="00154717"/>
    <w:rsid w:val="0017735B"/>
    <w:rsid w:val="00180FD0"/>
    <w:rsid w:val="0022277C"/>
    <w:rsid w:val="00280525"/>
    <w:rsid w:val="002827DC"/>
    <w:rsid w:val="00340503"/>
    <w:rsid w:val="003F0D80"/>
    <w:rsid w:val="00406113"/>
    <w:rsid w:val="00450DA5"/>
    <w:rsid w:val="00474E7A"/>
    <w:rsid w:val="004B5863"/>
    <w:rsid w:val="005031AD"/>
    <w:rsid w:val="00503EA7"/>
    <w:rsid w:val="00503EBC"/>
    <w:rsid w:val="00504CF2"/>
    <w:rsid w:val="00553A57"/>
    <w:rsid w:val="00580C74"/>
    <w:rsid w:val="005C7062"/>
    <w:rsid w:val="005F541E"/>
    <w:rsid w:val="006024BC"/>
    <w:rsid w:val="00633C3A"/>
    <w:rsid w:val="0068417C"/>
    <w:rsid w:val="006C73EF"/>
    <w:rsid w:val="006D3794"/>
    <w:rsid w:val="006E3DBA"/>
    <w:rsid w:val="00753E0D"/>
    <w:rsid w:val="007C75CA"/>
    <w:rsid w:val="007E4CFC"/>
    <w:rsid w:val="007F15A1"/>
    <w:rsid w:val="00805D7E"/>
    <w:rsid w:val="008B0AF1"/>
    <w:rsid w:val="008D1E9D"/>
    <w:rsid w:val="008E2E03"/>
    <w:rsid w:val="008E47C2"/>
    <w:rsid w:val="008E63B1"/>
    <w:rsid w:val="0093057F"/>
    <w:rsid w:val="0099521D"/>
    <w:rsid w:val="009A04F5"/>
    <w:rsid w:val="00A31443"/>
    <w:rsid w:val="00A731CB"/>
    <w:rsid w:val="00A753AB"/>
    <w:rsid w:val="00B11E33"/>
    <w:rsid w:val="00B516A3"/>
    <w:rsid w:val="00B844F0"/>
    <w:rsid w:val="00B96B53"/>
    <w:rsid w:val="00BC0EBB"/>
    <w:rsid w:val="00BD6644"/>
    <w:rsid w:val="00BF0D5A"/>
    <w:rsid w:val="00C771C0"/>
    <w:rsid w:val="00CD2B18"/>
    <w:rsid w:val="00CE648C"/>
    <w:rsid w:val="00D15F99"/>
    <w:rsid w:val="00D225DF"/>
    <w:rsid w:val="00DA2536"/>
    <w:rsid w:val="00DE60D1"/>
    <w:rsid w:val="00DF1AE4"/>
    <w:rsid w:val="00E27F32"/>
    <w:rsid w:val="00E65306"/>
    <w:rsid w:val="00F62900"/>
    <w:rsid w:val="00F72DE2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2905EC"/>
  <w15:chartTrackingRefBased/>
  <w15:docId w15:val="{5C07C9D4-DBC8-461E-B94E-DCC9E1E6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4CFC"/>
    <w:pPr>
      <w:spacing w:after="0" w:line="280" w:lineRule="atLeast"/>
      <w:jc w:val="both"/>
    </w:pPr>
    <w:rPr>
      <w:rFonts w:ascii="Arial" w:eastAsia="Times New Roman" w:hAnsi="Arial" w:cs="Times New Roman"/>
      <w:sz w:val="18"/>
      <w:szCs w:val="20"/>
      <w:lang w:val="fr-FR"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11E33"/>
  </w:style>
  <w:style w:type="paragraph" w:styleId="Stopka">
    <w:name w:val="footer"/>
    <w:basedOn w:val="Normalny"/>
    <w:link w:val="Stopka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11E33"/>
  </w:style>
  <w:style w:type="paragraph" w:customStyle="1" w:styleId="ADRESSE">
    <w:name w:val="ADRESSE"/>
    <w:uiPriority w:val="99"/>
    <w:rsid w:val="007E4CFC"/>
    <w:pPr>
      <w:tabs>
        <w:tab w:val="left" w:pos="170"/>
        <w:tab w:val="left" w:pos="284"/>
      </w:tabs>
      <w:spacing w:before="40" w:after="0" w:line="240" w:lineRule="auto"/>
    </w:pPr>
    <w:rPr>
      <w:rFonts w:ascii="Arial" w:eastAsia="Times New Roman" w:hAnsi="Arial" w:cs="Times New Roman"/>
      <w:color w:val="BEBEBE"/>
      <w:sz w:val="13"/>
      <w:szCs w:val="20"/>
      <w:lang w:val="fr-FR" w:eastAsia="fr-FR"/>
    </w:rPr>
  </w:style>
  <w:style w:type="character" w:styleId="Hipercze">
    <w:name w:val="Hyperlink"/>
    <w:basedOn w:val="Domylnaczcionkaakapitu"/>
    <w:uiPriority w:val="99"/>
    <w:unhideWhenUsed/>
    <w:rsid w:val="00B844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44F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18"/>
    <w:pPr>
      <w:spacing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18"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Akapitzlist">
    <w:name w:val="List Paragraph"/>
    <w:basedOn w:val="Normalny"/>
    <w:uiPriority w:val="34"/>
    <w:qFormat/>
    <w:rsid w:val="003F0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pap_dk-energy-zec-2%20(1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217CA-7B55-4F30-8892-2DF99D4E8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pap_dk-energy-zec-2 (1)</Template>
  <TotalTime>18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Krzyżowska</dc:creator>
  <cp:keywords/>
  <dc:description/>
  <cp:lastModifiedBy>Janusz Chaberski</cp:lastModifiedBy>
  <cp:revision>5</cp:revision>
  <cp:lastPrinted>2020-02-17T11:19:00Z</cp:lastPrinted>
  <dcterms:created xsi:type="dcterms:W3CDTF">2020-05-15T11:04:00Z</dcterms:created>
  <dcterms:modified xsi:type="dcterms:W3CDTF">2024-02-02T10:37:00Z</dcterms:modified>
</cp:coreProperties>
</file>